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978C4" w:rsidRPr="008978C4" w:rsidTr="003515E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978C4" w:rsidRPr="008978C4" w:rsidRDefault="008978C4" w:rsidP="008978C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</w:rPr>
              <w:t xml:space="preserve">ΕΙΔΟΣ: </w:t>
            </w: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>Κάρτα μνήμης</w:t>
            </w:r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MicroSD</w:t>
            </w:r>
            <w:proofErr w:type="spellEnd"/>
          </w:p>
        </w:tc>
      </w:tr>
      <w:tr w:rsidR="008978C4" w:rsidRPr="008978C4" w:rsidTr="003515E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978C4" w:rsidRPr="008978C4" w:rsidTr="003515E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978C4" w:rsidRPr="008978C4" w:rsidTr="003515E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978C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978C4" w:rsidRPr="008978C4" w:rsidTr="003515E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78C4" w:rsidRPr="008978C4" w:rsidRDefault="008978C4" w:rsidP="008978C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MicroSD</w:t>
            </w:r>
            <w:proofErr w:type="spellEnd"/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Express </w:t>
            </w:r>
            <w:proofErr w:type="spellStart"/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Card</w:t>
            </w:r>
            <w:proofErr w:type="spellEnd"/>
            <w:r w:rsidRPr="008978C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256GB, έως 880MB/s ταχύτητα ανάγνωσης, έως 650MB/s ταχύτητα εγγραφής.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978C4" w:rsidRPr="008978C4" w:rsidTr="003515E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78C4">
              <w:rPr>
                <w:rFonts w:asciiTheme="minorHAnsi" w:hAnsiTheme="minorHAnsi" w:cstheme="min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78C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78C4" w:rsidRPr="008978C4" w:rsidRDefault="008978C4" w:rsidP="008978C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978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978C4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DA3A0023</Template>
  <TotalTime>1</TotalTime>
  <Pages>1</Pages>
  <Words>42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2025-10-31T10:33:00Z</dcterms:created>
  <dcterms:modified xsi:type="dcterms:W3CDTF">2025-10-31T10:33:00Z</dcterms:modified>
</cp:coreProperties>
</file>